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0195" w14:textId="77777777" w:rsidR="005D4FFF" w:rsidRPr="005A21BB" w:rsidRDefault="005D4FFF" w:rsidP="005D4FFF">
      <w:pPr>
        <w:rPr>
          <w:rFonts w:ascii="Cambria" w:hAnsi="Cambria"/>
        </w:rPr>
      </w:pPr>
    </w:p>
    <w:p w14:paraId="44B05A0A" w14:textId="77777777" w:rsidR="005D4FFF" w:rsidRPr="005A21BB" w:rsidRDefault="005D4FFF" w:rsidP="005D4FFF">
      <w:pPr>
        <w:rPr>
          <w:rFonts w:ascii="Cambria" w:hAnsi="Cambria"/>
        </w:rPr>
      </w:pPr>
    </w:p>
    <w:p w14:paraId="3C7B1237" w14:textId="77777777" w:rsidR="005D4FFF" w:rsidRPr="005A21B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876A6FD" w14:textId="7B04B9EE" w:rsidR="005D4FFF" w:rsidRPr="005A21BB" w:rsidRDefault="00545A9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A21BB">
        <w:rPr>
          <w:rFonts w:ascii="Cambria" w:hAnsi="Cambria"/>
          <w:color w:val="434E7E"/>
          <w:spacing w:val="-1"/>
          <w:sz w:val="40"/>
          <w:szCs w:val="40"/>
        </w:rPr>
        <w:t>H</w:t>
      </w:r>
      <w:r w:rsidR="005D4FFF" w:rsidRPr="005A21BB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5A21BB">
        <w:rPr>
          <w:rFonts w:ascii="Cambria" w:hAnsi="Cambria"/>
          <w:color w:val="434E7E"/>
          <w:spacing w:val="-1"/>
          <w:sz w:val="40"/>
          <w:szCs w:val="40"/>
        </w:rPr>
        <w:tab/>
      </w:r>
      <w:r w:rsidRPr="005A21BB">
        <w:rPr>
          <w:rFonts w:ascii="Cambria" w:hAnsi="Cambria"/>
          <w:color w:val="434E7E"/>
          <w:spacing w:val="-1"/>
          <w:sz w:val="40"/>
          <w:szCs w:val="40"/>
        </w:rPr>
        <w:t>Provide at least three healthy options in vending machines</w:t>
      </w:r>
    </w:p>
    <w:p w14:paraId="6F1A2F36" w14:textId="305A15CE" w:rsidR="00AA1BA9" w:rsidRPr="005A21BB" w:rsidRDefault="00545A90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5A21BB">
        <w:rPr>
          <w:rFonts w:ascii="Cambria" w:hAnsi="Cambria"/>
          <w:iCs/>
          <w:color w:val="B31983"/>
        </w:rPr>
        <w:t xml:space="preserve">Vending machines are often filled with junk food and sugary snacks. Give </w:t>
      </w:r>
      <w:r w:rsidR="00BA35BD" w:rsidRPr="005A21BB">
        <w:rPr>
          <w:rFonts w:ascii="Cambria" w:hAnsi="Cambria"/>
          <w:iCs/>
          <w:color w:val="B31983"/>
        </w:rPr>
        <w:t xml:space="preserve">tenants/residents </w:t>
      </w:r>
      <w:r w:rsidRPr="005A21BB">
        <w:rPr>
          <w:rFonts w:ascii="Cambria" w:hAnsi="Cambria"/>
          <w:iCs/>
          <w:color w:val="B31983"/>
        </w:rPr>
        <w:t xml:space="preserve">the option of making a better choice by working with your vendor to include a </w:t>
      </w:r>
      <w:r w:rsidRPr="005A21BB">
        <w:rPr>
          <w:rFonts w:ascii="Cambria" w:hAnsi="Cambria"/>
          <w:iCs/>
          <w:color w:val="434E7E"/>
        </w:rPr>
        <w:t>combined total</w:t>
      </w:r>
      <w:r w:rsidRPr="005A21BB">
        <w:rPr>
          <w:rFonts w:ascii="Cambria" w:hAnsi="Cambria"/>
          <w:iCs/>
          <w:color w:val="B31983"/>
        </w:rPr>
        <w:t xml:space="preserve"> </w:t>
      </w:r>
      <w:r w:rsidR="00F65461" w:rsidRPr="005A21BB">
        <w:rPr>
          <w:rFonts w:ascii="Cambria" w:hAnsi="Cambria"/>
          <w:iCs/>
          <w:color w:val="B31983"/>
        </w:rPr>
        <w:t xml:space="preserve">of </w:t>
      </w:r>
      <w:r w:rsidRPr="005A21BB">
        <w:rPr>
          <w:rFonts w:ascii="Cambria" w:hAnsi="Cambria"/>
          <w:iCs/>
          <w:color w:val="B31983"/>
        </w:rPr>
        <w:t>at least 3 healthy options in all vending machines. Healthy options include:</w:t>
      </w:r>
    </w:p>
    <w:p w14:paraId="46CF39A0" w14:textId="0F64A7BC" w:rsidR="00545A90" w:rsidRPr="005A21BB" w:rsidRDefault="00545A90" w:rsidP="001A55A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5A21BB">
        <w:rPr>
          <w:rFonts w:ascii="Cambria" w:hAnsi="Cambria"/>
          <w:color w:val="B31983"/>
        </w:rPr>
        <w:t>Bottled water</w:t>
      </w:r>
    </w:p>
    <w:p w14:paraId="16E284B2" w14:textId="0813A3BE" w:rsidR="00545A90" w:rsidRPr="005A21BB" w:rsidRDefault="00545A90" w:rsidP="001A55A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5A21BB">
        <w:rPr>
          <w:rFonts w:ascii="Cambria" w:hAnsi="Cambria"/>
          <w:color w:val="B31983"/>
        </w:rPr>
        <w:t>Sugar-free beverages</w:t>
      </w:r>
    </w:p>
    <w:p w14:paraId="0B0964C7" w14:textId="0BD19AFB" w:rsidR="00545A90" w:rsidRPr="005A21BB" w:rsidRDefault="00545A90" w:rsidP="001A55A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5A21BB">
        <w:rPr>
          <w:rFonts w:ascii="Cambria" w:hAnsi="Cambria"/>
          <w:color w:val="B31983"/>
        </w:rPr>
        <w:t>Whole fruit</w:t>
      </w:r>
    </w:p>
    <w:p w14:paraId="026BDE0B" w14:textId="63D8794D" w:rsidR="00545A90" w:rsidRPr="005A21BB" w:rsidRDefault="00545A90" w:rsidP="001A55A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5A21BB">
        <w:rPr>
          <w:rFonts w:ascii="Cambria" w:hAnsi="Cambria"/>
          <w:color w:val="B31983"/>
        </w:rPr>
        <w:t>Fresh, whole vegetable snack packs</w:t>
      </w:r>
    </w:p>
    <w:p w14:paraId="7F3204DD" w14:textId="1298231D" w:rsidR="00545A90" w:rsidRPr="005A21BB" w:rsidRDefault="00545A90" w:rsidP="001A55A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5A21BB">
        <w:rPr>
          <w:rFonts w:ascii="Cambria" w:hAnsi="Cambria"/>
          <w:color w:val="B31983"/>
        </w:rPr>
        <w:t>Yogurt</w:t>
      </w:r>
    </w:p>
    <w:p w14:paraId="4F464B81" w14:textId="16CEA628" w:rsidR="00545A90" w:rsidRPr="005A21BB" w:rsidRDefault="00545A90" w:rsidP="001A55AB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5A21BB">
        <w:rPr>
          <w:rFonts w:ascii="Cambria" w:hAnsi="Cambria"/>
          <w:color w:val="B31983"/>
        </w:rPr>
        <w:t>Whole grain snacks</w:t>
      </w:r>
    </w:p>
    <w:p w14:paraId="30093C9F" w14:textId="77777777" w:rsidR="00BA35BD" w:rsidRPr="005A21BB" w:rsidRDefault="00BA35BD" w:rsidP="005A21BB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34E7E"/>
        </w:rPr>
      </w:pPr>
      <w:r w:rsidRPr="005A21BB">
        <w:rPr>
          <w:rFonts w:ascii="Cambria" w:hAnsi="Cambria"/>
          <w:color w:val="434E7E"/>
        </w:rPr>
        <w:t>Note: You may also claim these points under the following situations:</w:t>
      </w:r>
    </w:p>
    <w:p w14:paraId="6D676C09" w14:textId="77777777" w:rsidR="00BA35BD" w:rsidRPr="005A21BB" w:rsidRDefault="00BA35BD" w:rsidP="005A21BB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434E7E"/>
        </w:rPr>
      </w:pPr>
      <w:r w:rsidRPr="005A21BB">
        <w:rPr>
          <w:rFonts w:ascii="Cambria" w:hAnsi="Cambria"/>
          <w:color w:val="434E7E"/>
        </w:rPr>
        <w:t>The property does not have any vending machines thus avoiding all snacks.</w:t>
      </w:r>
    </w:p>
    <w:p w14:paraId="33A89207" w14:textId="5423A061" w:rsidR="00BA35BD" w:rsidRPr="005A21BB" w:rsidRDefault="00BA35BD" w:rsidP="000B5065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434E7E"/>
        </w:rPr>
      </w:pPr>
      <w:r w:rsidRPr="005A21BB">
        <w:rPr>
          <w:rFonts w:ascii="Cambria" w:hAnsi="Cambria"/>
          <w:color w:val="434E7E"/>
        </w:rPr>
        <w:t>You provide healthy food and beverage options wherever you provide snacks to tenant, such as at tenant engagement events.</w:t>
      </w:r>
    </w:p>
    <w:p w14:paraId="10C910DE" w14:textId="03B785EC" w:rsidR="00BA35BD" w:rsidRDefault="00BA35BD" w:rsidP="005A21BB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</w:rPr>
        <w:t>Does the property have vending machines?</w:t>
      </w:r>
    </w:p>
    <w:tbl>
      <w:tblPr>
        <w:tblStyle w:val="TableGrid"/>
        <w:tblW w:w="0" w:type="auto"/>
        <w:tblInd w:w="360" w:type="dxa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1134"/>
        <w:gridCol w:w="931"/>
      </w:tblGrid>
      <w:tr w:rsidR="005A21BB" w14:paraId="2D18189E" w14:textId="77777777" w:rsidTr="000B5065">
        <w:trPr>
          <w:trHeight w:val="698"/>
        </w:trPr>
        <w:tc>
          <w:tcPr>
            <w:tcW w:w="1134" w:type="dxa"/>
            <w:vAlign w:val="center"/>
          </w:tcPr>
          <w:p w14:paraId="0F9B37F4" w14:textId="2F090E7E" w:rsidR="005A21BB" w:rsidRDefault="000B5065" w:rsidP="000B5065">
            <w:pPr>
              <w:pStyle w:val="BodyText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931" w:type="dxa"/>
            <w:vAlign w:val="center"/>
          </w:tcPr>
          <w:p w14:paraId="50BE3C32" w14:textId="77777777" w:rsidR="005A21BB" w:rsidRDefault="005A21BB" w:rsidP="000B5065">
            <w:pPr>
              <w:pStyle w:val="BodyText"/>
              <w:ind w:left="0" w:right="9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A21BB" w14:paraId="574A18CC" w14:textId="77777777" w:rsidTr="000B5065">
        <w:trPr>
          <w:trHeight w:val="678"/>
        </w:trPr>
        <w:tc>
          <w:tcPr>
            <w:tcW w:w="1134" w:type="dxa"/>
            <w:vAlign w:val="center"/>
          </w:tcPr>
          <w:p w14:paraId="10751FB2" w14:textId="37CBA925" w:rsidR="005A21BB" w:rsidRDefault="000B5065" w:rsidP="000B5065">
            <w:pPr>
              <w:pStyle w:val="BodyText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931" w:type="dxa"/>
            <w:vAlign w:val="center"/>
          </w:tcPr>
          <w:p w14:paraId="784DAF46" w14:textId="77777777" w:rsidR="005A21BB" w:rsidRDefault="005A21BB" w:rsidP="000B5065">
            <w:pPr>
              <w:pStyle w:val="BodyText"/>
              <w:ind w:left="0" w:right="9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2996A9A" w14:textId="77777777" w:rsidR="005A21BB" w:rsidRPr="005A21BB" w:rsidRDefault="005A21BB" w:rsidP="000B5065">
      <w:pPr>
        <w:pStyle w:val="BodyText"/>
        <w:ind w:left="360" w:right="90" w:firstLine="0"/>
        <w:rPr>
          <w:rFonts w:ascii="Cambria" w:hAnsi="Cambria"/>
          <w:color w:val="414042"/>
        </w:rPr>
      </w:pPr>
    </w:p>
    <w:p w14:paraId="01212D89" w14:textId="0A8D6E1D" w:rsidR="00010012" w:rsidRPr="005A21BB" w:rsidRDefault="00D3462D" w:rsidP="009C5190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</w:rPr>
        <w:t>List the 3 healthy options you made available in soda and snack vending machines.</w:t>
      </w:r>
    </w:p>
    <w:p w14:paraId="6EC60C33" w14:textId="77777777" w:rsidR="00F65461" w:rsidRPr="005A21BB" w:rsidRDefault="00F65461" w:rsidP="00F6546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D6A097B" w14:textId="786DA814" w:rsidR="00F65461" w:rsidRPr="005A21BB" w:rsidRDefault="00F65461" w:rsidP="00F65461">
      <w:pPr>
        <w:pStyle w:val="ListParagraph"/>
        <w:numPr>
          <w:ilvl w:val="3"/>
          <w:numId w:val="7"/>
        </w:numPr>
        <w:tabs>
          <w:tab w:val="left" w:pos="5828"/>
        </w:tabs>
        <w:ind w:left="720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  <w:u w:val="single"/>
        </w:rPr>
        <w:tab/>
      </w:r>
    </w:p>
    <w:p w14:paraId="77FA8D85" w14:textId="77777777" w:rsidR="00F65461" w:rsidRPr="005A21BB" w:rsidRDefault="00F65461" w:rsidP="00F65461">
      <w:pPr>
        <w:pStyle w:val="BodyText"/>
        <w:spacing w:before="11"/>
        <w:ind w:left="-2160" w:firstLine="0"/>
        <w:rPr>
          <w:rFonts w:ascii="Cambria" w:hAnsi="Cambria"/>
          <w:i/>
          <w:color w:val="414042"/>
          <w:sz w:val="13"/>
        </w:rPr>
      </w:pPr>
    </w:p>
    <w:p w14:paraId="62141F5A" w14:textId="3EA26E48" w:rsidR="00F65461" w:rsidRPr="005A21BB" w:rsidRDefault="00F65461" w:rsidP="00F65461">
      <w:pPr>
        <w:pStyle w:val="ListParagraph"/>
        <w:numPr>
          <w:ilvl w:val="3"/>
          <w:numId w:val="7"/>
        </w:numPr>
        <w:tabs>
          <w:tab w:val="left" w:pos="5828"/>
        </w:tabs>
        <w:spacing w:before="92"/>
        <w:ind w:left="720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  <w:u w:val="single"/>
        </w:rPr>
        <w:tab/>
      </w:r>
    </w:p>
    <w:p w14:paraId="3903993C" w14:textId="77777777" w:rsidR="00F65461" w:rsidRPr="005A21BB" w:rsidRDefault="00F65461" w:rsidP="00F65461">
      <w:pPr>
        <w:pStyle w:val="BodyText"/>
        <w:spacing w:before="9"/>
        <w:ind w:left="0"/>
        <w:rPr>
          <w:rFonts w:ascii="Cambria" w:hAnsi="Cambria"/>
          <w:i/>
          <w:color w:val="414042"/>
          <w:sz w:val="13"/>
        </w:rPr>
      </w:pPr>
    </w:p>
    <w:p w14:paraId="5A1A6EF5" w14:textId="26AA661D" w:rsidR="00F65461" w:rsidRPr="005A21BB" w:rsidRDefault="00F65461" w:rsidP="00F65461">
      <w:pPr>
        <w:pStyle w:val="ListParagraph"/>
        <w:numPr>
          <w:ilvl w:val="3"/>
          <w:numId w:val="7"/>
        </w:numPr>
        <w:tabs>
          <w:tab w:val="left" w:pos="5828"/>
        </w:tabs>
        <w:spacing w:before="93"/>
        <w:ind w:left="720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  <w:u w:val="single"/>
        </w:rPr>
        <w:tab/>
      </w:r>
    </w:p>
    <w:p w14:paraId="15FEE63B" w14:textId="77777777" w:rsidR="00F65461" w:rsidRPr="005A21BB" w:rsidRDefault="00F65461" w:rsidP="00F65461">
      <w:pPr>
        <w:pStyle w:val="BodyText"/>
        <w:spacing w:before="100" w:beforeAutospacing="1" w:after="120"/>
        <w:ind w:left="360" w:right="1584" w:firstLine="0"/>
        <w:rPr>
          <w:rFonts w:ascii="Cambria" w:hAnsi="Cambria"/>
          <w:color w:val="414042"/>
        </w:rPr>
      </w:pPr>
    </w:p>
    <w:p w14:paraId="1A8666AF" w14:textId="77777777" w:rsidR="001A55AB" w:rsidRDefault="001A55AB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4F7C3891" w14:textId="33493516" w:rsidR="00010012" w:rsidRPr="005A21B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5A21BB">
        <w:rPr>
          <w:rFonts w:ascii="Cambria" w:hAnsi="Cambria"/>
          <w:color w:val="B31983"/>
        </w:rPr>
        <w:lastRenderedPageBreak/>
        <w:t>Alternative documentation</w:t>
      </w:r>
      <w:r w:rsidRPr="005A21BB">
        <w:rPr>
          <w:rFonts w:ascii="Cambria" w:hAnsi="Cambria"/>
          <w:color w:val="B31983"/>
        </w:rPr>
        <w:br/>
      </w:r>
      <w:r w:rsidRPr="005A21BB">
        <w:rPr>
          <w:rFonts w:ascii="Cambria" w:hAnsi="Cambria"/>
          <w:color w:val="414042"/>
        </w:rPr>
        <w:t>Instead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of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this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form,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you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may</w:t>
      </w:r>
      <w:r w:rsidRPr="005A21BB">
        <w:rPr>
          <w:rFonts w:ascii="Cambria" w:hAnsi="Cambria"/>
          <w:color w:val="414042"/>
          <w:spacing w:val="-4"/>
        </w:rPr>
        <w:t xml:space="preserve"> </w:t>
      </w:r>
      <w:r w:rsidRPr="005A21BB">
        <w:rPr>
          <w:rFonts w:ascii="Cambria" w:hAnsi="Cambria"/>
          <w:color w:val="414042"/>
        </w:rPr>
        <w:t>submit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the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following</w:t>
      </w:r>
      <w:r w:rsidRPr="005A21BB">
        <w:rPr>
          <w:rFonts w:ascii="Cambria" w:hAnsi="Cambria"/>
          <w:color w:val="414042"/>
          <w:spacing w:val="-6"/>
        </w:rPr>
        <w:t xml:space="preserve"> </w:t>
      </w:r>
      <w:r w:rsidRPr="005A21BB">
        <w:rPr>
          <w:rFonts w:ascii="Cambria" w:hAnsi="Cambria"/>
          <w:color w:val="414042"/>
        </w:rPr>
        <w:t>to</w:t>
      </w:r>
      <w:r w:rsidRPr="005A21BB">
        <w:rPr>
          <w:rFonts w:ascii="Cambria" w:hAnsi="Cambria"/>
          <w:color w:val="414042"/>
          <w:spacing w:val="-5"/>
        </w:rPr>
        <w:t xml:space="preserve"> </w:t>
      </w:r>
      <w:r w:rsidRPr="005A21BB">
        <w:rPr>
          <w:rFonts w:ascii="Cambria" w:hAnsi="Cambria"/>
          <w:color w:val="414042"/>
        </w:rPr>
        <w:t>IREM</w:t>
      </w:r>
      <w:r w:rsidR="00991AC9" w:rsidRPr="005A21BB">
        <w:rPr>
          <w:rFonts w:ascii="Cambria" w:hAnsi="Cambria"/>
          <w:color w:val="414042"/>
          <w:vertAlign w:val="superscript"/>
        </w:rPr>
        <w:t>®</w:t>
      </w:r>
      <w:r w:rsidRPr="005A21BB">
        <w:rPr>
          <w:rFonts w:ascii="Cambria" w:hAnsi="Cambria"/>
          <w:color w:val="414042"/>
        </w:rPr>
        <w:t>:</w:t>
      </w:r>
    </w:p>
    <w:p w14:paraId="28B31C15" w14:textId="77777777" w:rsidR="00BA35BD" w:rsidRPr="005A21BB" w:rsidRDefault="00BA35BD" w:rsidP="00BA35B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</w:rPr>
        <w:t>Photo of vending machine and healthy options</w:t>
      </w:r>
    </w:p>
    <w:p w14:paraId="7A49134C" w14:textId="77777777" w:rsidR="00BA35BD" w:rsidRPr="005A21BB" w:rsidRDefault="00BA35BD" w:rsidP="00BA35B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</w:rPr>
        <w:t>Invoice for vending machine items, with healthy options noted</w:t>
      </w:r>
    </w:p>
    <w:p w14:paraId="60764EF8" w14:textId="77777777" w:rsidR="00BA35BD" w:rsidRPr="005A21BB" w:rsidRDefault="00BA35BD" w:rsidP="00BA35B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</w:rPr>
        <w:t>Memo describing locations or events where healthy options are available</w:t>
      </w:r>
    </w:p>
    <w:p w14:paraId="35C0682C" w14:textId="77777777" w:rsidR="00BA35BD" w:rsidRPr="005A21BB" w:rsidRDefault="00BA35BD" w:rsidP="00BA35B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5A21BB">
        <w:rPr>
          <w:rFonts w:ascii="Cambria" w:hAnsi="Cambria"/>
          <w:color w:val="414042"/>
        </w:rPr>
        <w:t>Memo indicating lack of vending machines at property</w:t>
      </w:r>
    </w:p>
    <w:p w14:paraId="4D31B59E" w14:textId="00AA84BE" w:rsidR="00D3462D" w:rsidRPr="005A21BB" w:rsidRDefault="00D3462D" w:rsidP="000B5065">
      <w:pPr>
        <w:pStyle w:val="BodyText"/>
        <w:spacing w:before="141"/>
        <w:rPr>
          <w:rFonts w:ascii="Cambria" w:hAnsi="Cambria"/>
          <w:color w:val="414042"/>
        </w:rPr>
      </w:pPr>
    </w:p>
    <w:sectPr w:rsidR="00D3462D" w:rsidRPr="005A21BB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D01F" w14:textId="77777777" w:rsidR="00C06AE6" w:rsidRDefault="00C06AE6" w:rsidP="005D4FFF">
      <w:r>
        <w:separator/>
      </w:r>
    </w:p>
  </w:endnote>
  <w:endnote w:type="continuationSeparator" w:id="0">
    <w:p w14:paraId="2CEAD32C" w14:textId="77777777" w:rsidR="00C06AE6" w:rsidRDefault="00C06AE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C0FE4" w14:textId="77777777" w:rsidR="002738C7" w:rsidRPr="001A55AB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A55AB">
      <w:rPr>
        <w:rFonts w:ascii="Cambria" w:hAnsi="Cambria"/>
        <w:color w:val="414042" w:themeColor="text1"/>
        <w:sz w:val="18"/>
        <w:szCs w:val="18"/>
      </w:rPr>
      <w:fldChar w:fldCharType="begin"/>
    </w:r>
    <w:r w:rsidRPr="001A55AB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A55AB">
      <w:rPr>
        <w:rFonts w:ascii="Cambria" w:hAnsi="Cambria"/>
        <w:color w:val="414042" w:themeColor="text1"/>
        <w:sz w:val="18"/>
        <w:szCs w:val="18"/>
      </w:rPr>
      <w:fldChar w:fldCharType="separate"/>
    </w:r>
    <w:r w:rsidRPr="001A55AB">
      <w:rPr>
        <w:rFonts w:ascii="Cambria" w:hAnsi="Cambria"/>
        <w:noProof/>
        <w:color w:val="414042" w:themeColor="text1"/>
        <w:sz w:val="18"/>
        <w:szCs w:val="18"/>
      </w:rPr>
      <w:t>2</w:t>
    </w:r>
    <w:r w:rsidRPr="001A55AB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7CA65E8" w14:textId="77777777" w:rsidR="004B3519" w:rsidRPr="001A55AB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E6BD9" w14:textId="77777777" w:rsidR="002738C7" w:rsidRPr="009C5190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C5190">
      <w:rPr>
        <w:rFonts w:ascii="Cambria" w:hAnsi="Cambria"/>
        <w:color w:val="414042" w:themeColor="text1"/>
        <w:sz w:val="18"/>
        <w:szCs w:val="18"/>
      </w:rPr>
      <w:fldChar w:fldCharType="begin"/>
    </w:r>
    <w:r w:rsidRPr="009C5190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C5190">
      <w:rPr>
        <w:rFonts w:ascii="Cambria" w:hAnsi="Cambria"/>
        <w:color w:val="414042" w:themeColor="text1"/>
        <w:sz w:val="18"/>
        <w:szCs w:val="18"/>
      </w:rPr>
      <w:fldChar w:fldCharType="separate"/>
    </w:r>
    <w:r w:rsidRPr="009C5190">
      <w:rPr>
        <w:rFonts w:ascii="Cambria" w:hAnsi="Cambria"/>
        <w:noProof/>
        <w:color w:val="414042" w:themeColor="text1"/>
        <w:sz w:val="18"/>
        <w:szCs w:val="18"/>
      </w:rPr>
      <w:t>2</w:t>
    </w:r>
    <w:r w:rsidRPr="009C5190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E3C617D" w14:textId="4F0097A3" w:rsidR="004B3519" w:rsidRPr="009C5190" w:rsidRDefault="009C5190">
    <w:pPr>
      <w:pStyle w:val="Footer"/>
      <w:rPr>
        <w:rFonts w:ascii="Cambria" w:hAnsi="Cambria"/>
        <w:color w:val="414042" w:themeColor="text1"/>
        <w:sz w:val="18"/>
        <w:szCs w:val="18"/>
      </w:rPr>
    </w:pPr>
    <w:r w:rsidRPr="009C5190">
      <w:rPr>
        <w:rFonts w:ascii="Cambria" w:hAnsi="Cambria"/>
        <w:color w:val="414042" w:themeColor="text1"/>
        <w:sz w:val="18"/>
        <w:szCs w:val="18"/>
      </w:rPr>
      <w:t>v</w:t>
    </w:r>
    <w:r w:rsidR="002738C7" w:rsidRPr="009C5190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9C5190">
      <w:rPr>
        <w:rFonts w:ascii="Cambria" w:hAnsi="Cambria"/>
        <w:color w:val="414042" w:themeColor="text1"/>
        <w:sz w:val="18"/>
        <w:szCs w:val="18"/>
      </w:rPr>
      <w:t>4</w:t>
    </w:r>
    <w:r w:rsidR="002738C7" w:rsidRPr="009C5190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B0CF" w14:textId="77777777" w:rsidR="00C06AE6" w:rsidRDefault="00C06AE6" w:rsidP="005D4FFF">
      <w:r>
        <w:separator/>
      </w:r>
    </w:p>
  </w:footnote>
  <w:footnote w:type="continuationSeparator" w:id="0">
    <w:p w14:paraId="12A0DF94" w14:textId="77777777" w:rsidR="00C06AE6" w:rsidRDefault="00C06AE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5BED" w14:textId="77777777" w:rsidR="005D4FFF" w:rsidRDefault="005D4FFF">
    <w:pPr>
      <w:pStyle w:val="Header"/>
    </w:pPr>
  </w:p>
  <w:p w14:paraId="51894D04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B90C" w14:textId="2E9272F0" w:rsidR="005D4FFF" w:rsidRDefault="0069482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910FAC6" wp14:editId="1AD6694D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C7E0D"/>
    <w:multiLevelType w:val="hybridMultilevel"/>
    <w:tmpl w:val="24F895E4"/>
    <w:lvl w:ilvl="0" w:tplc="D8FE2DA4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072F9"/>
    <w:multiLevelType w:val="multilevel"/>
    <w:tmpl w:val="E9284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90"/>
    <w:rsid w:val="00010012"/>
    <w:rsid w:val="000B5065"/>
    <w:rsid w:val="000C6757"/>
    <w:rsid w:val="00175187"/>
    <w:rsid w:val="001A55AB"/>
    <w:rsid w:val="002738C7"/>
    <w:rsid w:val="0036624D"/>
    <w:rsid w:val="004A1C8A"/>
    <w:rsid w:val="004B3519"/>
    <w:rsid w:val="0050005D"/>
    <w:rsid w:val="00545A90"/>
    <w:rsid w:val="005A21BB"/>
    <w:rsid w:val="005D4FFF"/>
    <w:rsid w:val="005E5EE1"/>
    <w:rsid w:val="0069482B"/>
    <w:rsid w:val="0070004B"/>
    <w:rsid w:val="007024ED"/>
    <w:rsid w:val="00731232"/>
    <w:rsid w:val="008110A9"/>
    <w:rsid w:val="008A3384"/>
    <w:rsid w:val="008C3697"/>
    <w:rsid w:val="008F4D93"/>
    <w:rsid w:val="009742CA"/>
    <w:rsid w:val="00991AC9"/>
    <w:rsid w:val="009A7D69"/>
    <w:rsid w:val="009C5190"/>
    <w:rsid w:val="009F256F"/>
    <w:rsid w:val="00A6575A"/>
    <w:rsid w:val="00AA1BA9"/>
    <w:rsid w:val="00AA60B2"/>
    <w:rsid w:val="00B234DE"/>
    <w:rsid w:val="00BA35BD"/>
    <w:rsid w:val="00C06AE6"/>
    <w:rsid w:val="00CD5197"/>
    <w:rsid w:val="00D3462D"/>
    <w:rsid w:val="00E271B4"/>
    <w:rsid w:val="00E65FE5"/>
    <w:rsid w:val="00F6546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591C9"/>
  <w15:chartTrackingRefBased/>
  <w15:docId w15:val="{E49663EF-4158-4E4A-8BB8-AA381352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5A2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W2KU7HSAZS44-1164448980-349084</_dlc_DocId>
    <_dlc_DocIdUrl xmlns="61977ac2-6d7e-4442-ac93-4e718c87e895">
      <Url>https://iremorg.sharepoint.com/sites/Shared/_layouts/15/DocIdRedir.aspx?ID=W2KU7HSAZS44-1164448980-349084</Url>
      <Description>W2KU7HSAZS44-1164448980-349084</Description>
    </_dlc_DocIdUrl>
  </documentManagement>
</p:properties>
</file>

<file path=customXml/itemProps1.xml><?xml version="1.0" encoding="utf-8"?>
<ds:datastoreItem xmlns:ds="http://schemas.openxmlformats.org/officeDocument/2006/customXml" ds:itemID="{C3612071-9B6E-4F97-864A-1CE8FF91EEA8}"/>
</file>

<file path=customXml/itemProps2.xml><?xml version="1.0" encoding="utf-8"?>
<ds:datastoreItem xmlns:ds="http://schemas.openxmlformats.org/officeDocument/2006/customXml" ds:itemID="{4F642925-C336-4AB2-A26B-7A054E761467}"/>
</file>

<file path=customXml/itemProps3.xml><?xml version="1.0" encoding="utf-8"?>
<ds:datastoreItem xmlns:ds="http://schemas.openxmlformats.org/officeDocument/2006/customXml" ds:itemID="{366933D5-4435-4B17-B9C7-66015F75E7D7}"/>
</file>

<file path=customXml/itemProps4.xml><?xml version="1.0" encoding="utf-8"?>
<ds:datastoreItem xmlns:ds="http://schemas.openxmlformats.org/officeDocument/2006/customXml" ds:itemID="{FFABE968-A262-4852-AC93-D5B2B1CF86C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16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2021-01-21T16:22:00Z</dcterms:created>
  <dcterms:modified xsi:type="dcterms:W3CDTF">2021-06-08T20:51:00Z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877800</vt:r8>
  </property>
  <property fmtid="{D5CDD505-2E9C-101B-9397-08002B2CF9AE}" pid="4" name="_dlc_DocIdItemGuid">
    <vt:lpwstr>c9ab20bf-e4f4-51d7-9409-e42983983a97</vt:lpwstr>
  </property>
</Properties>
</file>